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bookmarkStart w:id="0" w:name="_GoBack"/>
      <w:bookmarkEnd w:id="0"/>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7C00BA" w:rsidRDefault="00641B43" w:rsidP="00641B43">
      <w:pPr>
        <w:jc w:val="both"/>
        <w:rPr>
          <w:i/>
          <w:color w:val="A6A6A6" w:themeColor="background1" w:themeShade="A6"/>
          <w:sz w:val="18"/>
          <w:szCs w:val="18"/>
        </w:rPr>
      </w:pPr>
      <w:r w:rsidRPr="007C00BA">
        <w:rPr>
          <w:i/>
          <w:color w:val="A6A6A6" w:themeColor="background1" w:themeShade="A6"/>
          <w:sz w:val="18"/>
          <w:szCs w:val="18"/>
        </w:rPr>
        <w:t>(navede se predmet javnega naročila ter v primeru javnega naročila po sklopih, se navede 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2147F" w14:textId="77777777" w:rsidR="00FB47C4" w:rsidRDefault="00FB47C4">
      <w:r>
        <w:separator/>
      </w:r>
    </w:p>
  </w:endnote>
  <w:endnote w:type="continuationSeparator" w:id="0">
    <w:p w14:paraId="2C1434C8" w14:textId="77777777" w:rsidR="00FB47C4" w:rsidRDefault="00FB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6539B86D"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7C00BA">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7C00BA">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D8E93" w14:textId="77777777" w:rsidR="00FB47C4" w:rsidRDefault="00FB47C4">
      <w:r>
        <w:separator/>
      </w:r>
    </w:p>
  </w:footnote>
  <w:footnote w:type="continuationSeparator" w:id="0">
    <w:p w14:paraId="7FA0CB5A" w14:textId="77777777" w:rsidR="00FB47C4" w:rsidRDefault="00FB4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201DE3CA" w:rsidR="00C0552D" w:rsidRPr="00B46D73" w:rsidRDefault="00C0552D" w:rsidP="00A00533">
          <w:pPr>
            <w:ind w:right="6"/>
            <w:jc w:val="both"/>
            <w:rPr>
              <w:rFonts w:cs="Arial"/>
              <w:color w:val="000000"/>
              <w:sz w:val="16"/>
              <w:szCs w:val="16"/>
            </w:rPr>
          </w:pP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0E57FEB4"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proofErr w:type="spellStart"/>
          <w:r w:rsidRPr="00977346">
            <w:rPr>
              <w:rFonts w:ascii="Arial" w:hAnsi="Arial" w:cs="Arial"/>
              <w:sz w:val="16"/>
              <w:szCs w:val="16"/>
            </w:rPr>
            <w:t>OBR</w:t>
          </w:r>
          <w:proofErr w:type="spellEnd"/>
          <w:r w:rsidRPr="00977346">
            <w:rPr>
              <w:rFonts w:ascii="Arial" w:hAnsi="Arial" w:cs="Arial"/>
              <w:sz w:val="16"/>
              <w:szCs w:val="16"/>
            </w:rPr>
            <w:t xml:space="preserve"> – 2.1</w:t>
          </w:r>
          <w:r w:rsidR="00F06B6B">
            <w:rPr>
              <w:rFonts w:ascii="Arial" w:hAnsi="Arial" w:cs="Arial"/>
              <w:sz w:val="16"/>
              <w:szCs w:val="16"/>
            </w:rPr>
            <w:t>1</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A192F"/>
    <w:rsid w:val="001A7BD0"/>
    <w:rsid w:val="001D16E0"/>
    <w:rsid w:val="001D694D"/>
    <w:rsid w:val="001F6F0F"/>
    <w:rsid w:val="0020233B"/>
    <w:rsid w:val="00220D8D"/>
    <w:rsid w:val="00227FB0"/>
    <w:rsid w:val="00231CFA"/>
    <w:rsid w:val="00235E41"/>
    <w:rsid w:val="002413BB"/>
    <w:rsid w:val="00241698"/>
    <w:rsid w:val="00251D3F"/>
    <w:rsid w:val="002618E0"/>
    <w:rsid w:val="002711AE"/>
    <w:rsid w:val="00273761"/>
    <w:rsid w:val="00277706"/>
    <w:rsid w:val="00283EE6"/>
    <w:rsid w:val="00285B81"/>
    <w:rsid w:val="0029017C"/>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C00BA"/>
    <w:rsid w:val="007D008D"/>
    <w:rsid w:val="007D302C"/>
    <w:rsid w:val="007D4174"/>
    <w:rsid w:val="007E0866"/>
    <w:rsid w:val="007E31E3"/>
    <w:rsid w:val="007F3757"/>
    <w:rsid w:val="007F4AC2"/>
    <w:rsid w:val="008155E7"/>
    <w:rsid w:val="00824D1D"/>
    <w:rsid w:val="00833AC6"/>
    <w:rsid w:val="00840FD5"/>
    <w:rsid w:val="00843739"/>
    <w:rsid w:val="00847017"/>
    <w:rsid w:val="00857FAD"/>
    <w:rsid w:val="008722BB"/>
    <w:rsid w:val="00882006"/>
    <w:rsid w:val="00895F3B"/>
    <w:rsid w:val="008A413A"/>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0533"/>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0BEB"/>
    <w:rsid w:val="00BD4AEF"/>
    <w:rsid w:val="00BE655C"/>
    <w:rsid w:val="00BE6AEE"/>
    <w:rsid w:val="00BF78A7"/>
    <w:rsid w:val="00C03C9F"/>
    <w:rsid w:val="00C052DE"/>
    <w:rsid w:val="00C0552D"/>
    <w:rsid w:val="00C06BC8"/>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06B6B"/>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7C4"/>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9f0010c-e658-44e9-b5c8-e293e94e22c7">
      <UserInfo>
        <DisplayName/>
        <AccountId xsi:nil="true"/>
        <AccountType/>
      </UserInfo>
    </SharedWithUsers>
    <_activity xmlns="b6ebd590-59db-4b06-9997-a1fa7a854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186E15E57DF7940AA88D24F455FE3C3" ma:contentTypeVersion="18" ma:contentTypeDescription="Ustvari nov dokument." ma:contentTypeScope="" ma:versionID="2a4d3d410e4118b8b7309f9f37610027">
  <xsd:schema xmlns:xsd="http://www.w3.org/2001/XMLSchema" xmlns:xs="http://www.w3.org/2001/XMLSchema" xmlns:p="http://schemas.microsoft.com/office/2006/metadata/properties" xmlns:ns3="19f0010c-e658-44e9-b5c8-e293e94e22c7" xmlns:ns4="b6ebd590-59db-4b06-9997-a1fa7a854286" targetNamespace="http://schemas.microsoft.com/office/2006/metadata/properties" ma:root="true" ma:fieldsID="afda6adf00b411e7275d0edf991a3c14" ns3:_="" ns4:_="">
    <xsd:import namespace="19f0010c-e658-44e9-b5c8-e293e94e22c7"/>
    <xsd:import namespace="b6ebd590-59db-4b06-9997-a1fa7a85428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0010c-e658-44e9-b5c8-e293e94e22c7"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bd590-59db-4b06-9997-a1fa7a85428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B3320647-780D-496E-A1AB-0DC803C71CFD}">
  <ds:schemaRefs>
    <ds:schemaRef ds:uri="http://purl.org/dc/elements/1.1/"/>
    <ds:schemaRef ds:uri="http://schemas.microsoft.com/office/2006/metadata/properties"/>
    <ds:schemaRef ds:uri="b6ebd590-59db-4b06-9997-a1fa7a854286"/>
    <ds:schemaRef ds:uri="19f0010c-e658-44e9-b5c8-e293e94e22c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F98A569-DEBE-4C05-A11D-8B25C820C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0010c-e658-44e9-b5c8-e293e94e22c7"/>
    <ds:schemaRef ds:uri="b6ebd590-59db-4b06-9997-a1fa7a854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91DE6-025E-4F61-9034-B8C8F424A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1</Pages>
  <Words>492</Words>
  <Characters>2846</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ZRSBR</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3</cp:revision>
  <cp:lastPrinted>2016-01-04T14:38:00Z</cp:lastPrinted>
  <dcterms:created xsi:type="dcterms:W3CDTF">2025-02-27T13:46:00Z</dcterms:created>
  <dcterms:modified xsi:type="dcterms:W3CDTF">2025-02-27T13:49:00Z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0x010100D186E15E57DF7940AA88D24F455FE3C3</vt:lpwstr>
  </property>
</Properties>
</file>